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B2F2" w14:textId="77777777" w:rsidR="0088625E" w:rsidRDefault="0088625E" w:rsidP="0088625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WIGLEY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02AB1CD" w14:textId="77777777" w:rsidR="0088625E" w:rsidRDefault="0088625E" w:rsidP="0088625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0F3CEAE" w14:textId="77777777" w:rsidR="0088625E" w:rsidRDefault="0088625E" w:rsidP="0088625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44CAE72" w14:textId="77777777" w:rsidR="0088625E" w:rsidRDefault="0088625E" w:rsidP="0088625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Sep.1484</w:t>
      </w:r>
      <w:r>
        <w:rPr>
          <w:rFonts w:eastAsia="Times New Roman" w:cs="Times New Roman"/>
          <w:szCs w:val="24"/>
        </w:rPr>
        <w:tab/>
        <w:t xml:space="preserve">He was a juror in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Basingstoke,</w:t>
      </w:r>
    </w:p>
    <w:p w14:paraId="4CCD1EF5" w14:textId="77777777" w:rsidR="0088625E" w:rsidRDefault="0088625E" w:rsidP="0088625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Hampshire, into lands of Agnes Willesden(q.v.).</w:t>
      </w:r>
    </w:p>
    <w:p w14:paraId="74298B25" w14:textId="77777777" w:rsidR="0088625E" w:rsidRDefault="0088625E" w:rsidP="0088625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8CC0B17" w14:textId="77777777" w:rsidR="0088625E" w:rsidRDefault="0088625E" w:rsidP="0088625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pp.117-8)</w:t>
      </w:r>
    </w:p>
    <w:p w14:paraId="46D26CEA" w14:textId="77777777" w:rsidR="0088625E" w:rsidRDefault="0088625E" w:rsidP="0088625E">
      <w:pPr>
        <w:pStyle w:val="NoSpacing"/>
        <w:rPr>
          <w:rFonts w:eastAsia="Times New Roman" w:cs="Times New Roman"/>
          <w:szCs w:val="24"/>
        </w:rPr>
      </w:pPr>
    </w:p>
    <w:p w14:paraId="11A914B8" w14:textId="77777777" w:rsidR="0088625E" w:rsidRDefault="0088625E" w:rsidP="0088625E">
      <w:pPr>
        <w:pStyle w:val="NoSpacing"/>
        <w:rPr>
          <w:rFonts w:eastAsia="Times New Roman" w:cs="Times New Roman"/>
          <w:szCs w:val="24"/>
        </w:rPr>
      </w:pPr>
    </w:p>
    <w:p w14:paraId="1E8C83CE" w14:textId="77777777" w:rsidR="0088625E" w:rsidRDefault="0088625E" w:rsidP="0088625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September 2023</w:t>
      </w:r>
    </w:p>
    <w:p w14:paraId="7B686C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ECF6B" w14:textId="77777777" w:rsidR="0088625E" w:rsidRDefault="0088625E" w:rsidP="009139A6">
      <w:r>
        <w:separator/>
      </w:r>
    </w:p>
  </w:endnote>
  <w:endnote w:type="continuationSeparator" w:id="0">
    <w:p w14:paraId="6FEC206B" w14:textId="77777777" w:rsidR="0088625E" w:rsidRDefault="008862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F3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85E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54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ABB43" w14:textId="77777777" w:rsidR="0088625E" w:rsidRDefault="0088625E" w:rsidP="009139A6">
      <w:r>
        <w:separator/>
      </w:r>
    </w:p>
  </w:footnote>
  <w:footnote w:type="continuationSeparator" w:id="0">
    <w:p w14:paraId="2344A40A" w14:textId="77777777" w:rsidR="0088625E" w:rsidRDefault="008862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75C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91E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C7D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5E"/>
    <w:rsid w:val="000666E0"/>
    <w:rsid w:val="002510B7"/>
    <w:rsid w:val="005C130B"/>
    <w:rsid w:val="00826F5C"/>
    <w:rsid w:val="0088625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F749B"/>
  <w15:chartTrackingRefBased/>
  <w15:docId w15:val="{E81981E0-4471-467D-A02B-0161BC46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2023-09-07T06:36:00Z</dcterms:created>
  <dcterms:modified xsi:type="dcterms:W3CDTF">2023-09-07T06:37:00Z</dcterms:modified>
</cp:coreProperties>
</file>